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516C47" w14:textId="370F9690" w:rsidR="00BA00AB" w:rsidRDefault="008B3D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Thomas UMFRAY</w:t>
      </w:r>
      <w:r>
        <w:rPr>
          <w:rFonts w:cs="Times New Roman"/>
          <w:szCs w:val="24"/>
        </w:rPr>
        <w:t xml:space="preserve">       (d.1472-3)</w:t>
      </w:r>
    </w:p>
    <w:p w14:paraId="36A1CB58" w14:textId="01AC2D49" w:rsidR="008B3D05" w:rsidRDefault="008B3D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Finningley.</w:t>
      </w:r>
    </w:p>
    <w:p w14:paraId="7460DFF3" w14:textId="77777777" w:rsidR="008B3D05" w:rsidRDefault="008B3D05" w:rsidP="009139A6">
      <w:pPr>
        <w:pStyle w:val="NoSpacing"/>
        <w:rPr>
          <w:rFonts w:cs="Times New Roman"/>
          <w:szCs w:val="24"/>
        </w:rPr>
      </w:pPr>
    </w:p>
    <w:p w14:paraId="517DED87" w14:textId="72F909BA" w:rsidR="008B3D05" w:rsidRDefault="008B3D05" w:rsidP="009139A6">
      <w:pPr>
        <w:pStyle w:val="NoSpacing"/>
        <w:rPr>
          <w:rFonts w:cs="Times New Roman"/>
          <w:szCs w:val="24"/>
        </w:rPr>
      </w:pPr>
    </w:p>
    <w:p w14:paraId="61EE95D0" w14:textId="68AA903E" w:rsidR="008B3D05" w:rsidRDefault="008B3D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Jan.</w:t>
      </w: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>Administration of his lands and possessions was granted.</w:t>
      </w:r>
    </w:p>
    <w:p w14:paraId="49A13874" w14:textId="71DF6E6A" w:rsidR="008B3D05" w:rsidRDefault="008B3D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(W.Y.R. p.173)</w:t>
      </w:r>
    </w:p>
    <w:p w14:paraId="2C34971C" w14:textId="77777777" w:rsidR="008B3D05" w:rsidRDefault="008B3D05" w:rsidP="009139A6">
      <w:pPr>
        <w:pStyle w:val="NoSpacing"/>
        <w:rPr>
          <w:rFonts w:cs="Times New Roman"/>
          <w:szCs w:val="24"/>
        </w:rPr>
      </w:pPr>
    </w:p>
    <w:p w14:paraId="251D85B1" w14:textId="77777777" w:rsidR="008B3D05" w:rsidRDefault="008B3D05" w:rsidP="009139A6">
      <w:pPr>
        <w:pStyle w:val="NoSpacing"/>
        <w:rPr>
          <w:rFonts w:cs="Times New Roman"/>
          <w:szCs w:val="24"/>
        </w:rPr>
      </w:pPr>
    </w:p>
    <w:p w14:paraId="79C251F9" w14:textId="77EC715B" w:rsidR="008B3D05" w:rsidRPr="008B3D05" w:rsidRDefault="008B3D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April 2024</w:t>
      </w:r>
    </w:p>
    <w:sectPr w:rsidR="008B3D05" w:rsidRPr="008B3D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F0993F" w14:textId="77777777" w:rsidR="008B3D05" w:rsidRDefault="008B3D05" w:rsidP="009139A6">
      <w:r>
        <w:separator/>
      </w:r>
    </w:p>
  </w:endnote>
  <w:endnote w:type="continuationSeparator" w:id="0">
    <w:p w14:paraId="4B65C7E6" w14:textId="77777777" w:rsidR="008B3D05" w:rsidRDefault="008B3D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D41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59A3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B92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B44437" w14:textId="77777777" w:rsidR="008B3D05" w:rsidRDefault="008B3D05" w:rsidP="009139A6">
      <w:r>
        <w:separator/>
      </w:r>
    </w:p>
  </w:footnote>
  <w:footnote w:type="continuationSeparator" w:id="0">
    <w:p w14:paraId="45B2FA5D" w14:textId="77777777" w:rsidR="008B3D05" w:rsidRDefault="008B3D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84B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2F2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12B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D05"/>
    <w:rsid w:val="000666E0"/>
    <w:rsid w:val="002510B7"/>
    <w:rsid w:val="00270799"/>
    <w:rsid w:val="005C130B"/>
    <w:rsid w:val="00826F5C"/>
    <w:rsid w:val="008B3D05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2D6C5"/>
  <w15:chartTrackingRefBased/>
  <w15:docId w15:val="{29641DE3-490D-4529-A8C3-594BE4724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2024-04-30T13:22:00Z</dcterms:created>
  <dcterms:modified xsi:type="dcterms:W3CDTF">2024-04-30T13:25:00Z</dcterms:modified>
</cp:coreProperties>
</file>